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F1C66" w14:textId="614A6E6F" w:rsidR="00AC1023" w:rsidRPr="00140A97" w:rsidRDefault="00AC1023" w:rsidP="00AC1023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140A97">
        <w:rPr>
          <w:rFonts w:cs="Arial"/>
        </w:rPr>
        <w:t xml:space="preserve">Številka: </w:t>
      </w:r>
      <w:r w:rsidR="00140A97" w:rsidRPr="00140A97">
        <w:rPr>
          <w:rFonts w:cs="Arial"/>
        </w:rPr>
        <w:t>4302-0006/2025-2</w:t>
      </w:r>
    </w:p>
    <w:p w14:paraId="78115E7A" w14:textId="73BDDDAE" w:rsidR="00AC1023" w:rsidRPr="00250A6A" w:rsidRDefault="00AC1023" w:rsidP="00AC1023">
      <w:pPr>
        <w:tabs>
          <w:tab w:val="left" w:pos="993"/>
          <w:tab w:val="left" w:pos="1134"/>
        </w:tabs>
        <w:rPr>
          <w:rFonts w:cs="Arial"/>
        </w:rPr>
      </w:pPr>
      <w:r w:rsidRPr="00140A97">
        <w:rPr>
          <w:rFonts w:cs="Arial"/>
        </w:rPr>
        <w:t>JN BR:</w:t>
      </w:r>
      <w:r w:rsidR="004B3D74" w:rsidRPr="00140A97">
        <w:rPr>
          <w:rFonts w:cs="Arial"/>
        </w:rPr>
        <w:t xml:space="preserve"> </w:t>
      </w:r>
      <w:r w:rsidR="00140A97" w:rsidRPr="00140A97">
        <w:rPr>
          <w:rFonts w:cs="Arial"/>
        </w:rPr>
        <w:t>2025-067</w:t>
      </w:r>
    </w:p>
    <w:p w14:paraId="4D625DF7" w14:textId="2EA6E8BB" w:rsidR="00AC1023" w:rsidRDefault="004B3D74" w:rsidP="00AC1023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TEHNIČNA OPREMLJENOST – ČLOVEŠKI IN TEHNIČNI VIRI</w:t>
      </w:r>
    </w:p>
    <w:p w14:paraId="543B2048" w14:textId="43121697" w:rsidR="004B3D74" w:rsidRDefault="004B3D74" w:rsidP="00AC1023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SEZNAM STORITEV VAROVANJA LJUDI IN PREMOŽENJA</w:t>
      </w:r>
    </w:p>
    <w:p w14:paraId="24EC97FE" w14:textId="77777777" w:rsidR="00AC1023" w:rsidRPr="00080520" w:rsidRDefault="00AC1023" w:rsidP="00AC1023">
      <w:pPr>
        <w:tabs>
          <w:tab w:val="left" w:pos="1083"/>
        </w:tabs>
        <w:rPr>
          <w:rFonts w:cs="Arial"/>
        </w:rPr>
      </w:pPr>
    </w:p>
    <w:p w14:paraId="238FAB30" w14:textId="77777777" w:rsidR="00AC1023" w:rsidRDefault="00AC1023" w:rsidP="00AC1023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9A727F4" w14:textId="77777777" w:rsidR="00AC1023" w:rsidRDefault="00AC1023" w:rsidP="00AC1023">
      <w:pPr>
        <w:tabs>
          <w:tab w:val="left" w:pos="1083"/>
        </w:tabs>
        <w:rPr>
          <w:rFonts w:cs="Arial"/>
        </w:rPr>
      </w:pPr>
    </w:p>
    <w:p w14:paraId="7CB49B78" w14:textId="77777777" w:rsidR="00AC1023" w:rsidRDefault="00AC1023" w:rsidP="00AC1023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37BD5703" w14:textId="77777777" w:rsidR="00AC1023" w:rsidRPr="00080520" w:rsidRDefault="00AC1023" w:rsidP="00AC1023">
      <w:pPr>
        <w:tabs>
          <w:tab w:val="left" w:pos="1083"/>
        </w:tabs>
        <w:rPr>
          <w:rFonts w:cs="Arial"/>
        </w:rPr>
      </w:pPr>
    </w:p>
    <w:p w14:paraId="75BFD0D9" w14:textId="07803FA0" w:rsidR="00AC1023" w:rsidRPr="00080520" w:rsidRDefault="00AC1023" w:rsidP="00AC1023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>storitev</w:t>
      </w:r>
      <w:r w:rsidR="004B3D74">
        <w:rPr>
          <w:rFonts w:cs="Arial"/>
        </w:rPr>
        <w:t xml:space="preserve"> varovanja ljudi in premoženja</w:t>
      </w:r>
      <w:r>
        <w:rPr>
          <w:rFonts w:cs="Arial"/>
        </w:rPr>
        <w:t>,</w:t>
      </w:r>
      <w:r w:rsidRPr="00666204">
        <w:rPr>
          <w:rFonts w:cs="Arial"/>
        </w:rPr>
        <w:t xml:space="preserve"> skladno z zahtevami iz </w:t>
      </w:r>
      <w:r w:rsidR="004B3D74">
        <w:rPr>
          <w:rFonts w:cs="Arial"/>
        </w:rPr>
        <w:t xml:space="preserve">točke 2.C.b) </w:t>
      </w:r>
      <w:r>
        <w:rPr>
          <w:rFonts w:cs="Arial"/>
        </w:rPr>
        <w:t>obrazca 2.06 (Pogoji za ugotavljanje sposobnosti in usposobljenosti ponudnika)</w:t>
      </w:r>
      <w:r w:rsidRPr="00666204">
        <w:rPr>
          <w:rFonts w:cs="Arial"/>
        </w:rPr>
        <w:t>.</w:t>
      </w:r>
    </w:p>
    <w:tbl>
      <w:tblPr>
        <w:tblW w:w="151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11"/>
        <w:gridCol w:w="2996"/>
        <w:gridCol w:w="1425"/>
        <w:gridCol w:w="2425"/>
        <w:gridCol w:w="3377"/>
        <w:gridCol w:w="2688"/>
      </w:tblGrid>
      <w:tr w:rsidR="004B3D74" w:rsidRPr="00080520" w14:paraId="154FF5E3" w14:textId="77777777" w:rsidTr="007D0A2D">
        <w:trPr>
          <w:trHeight w:val="397"/>
        </w:trPr>
        <w:tc>
          <w:tcPr>
            <w:tcW w:w="570" w:type="dxa"/>
            <w:vAlign w:val="center"/>
          </w:tcPr>
          <w:p w14:paraId="5ABC0EF7" w14:textId="77777777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711" w:type="dxa"/>
          </w:tcPr>
          <w:p w14:paraId="0292E828" w14:textId="77777777" w:rsidR="007D0A2D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investitor </w:t>
            </w:r>
          </w:p>
          <w:p w14:paraId="7B96F690" w14:textId="6E13A44C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996" w:type="dxa"/>
          </w:tcPr>
          <w:p w14:paraId="6FE6575D" w14:textId="77777777" w:rsidR="007D0A2D" w:rsidRDefault="004B3D74" w:rsidP="007A6CD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Odgovorna oseba naročnika za naročilo </w:t>
            </w:r>
          </w:p>
          <w:p w14:paraId="697DF489" w14:textId="7D8845AF" w:rsidR="004B3D74" w:rsidRPr="001A5069" w:rsidRDefault="004B3D74" w:rsidP="007A6CD3">
            <w:pPr>
              <w:jc w:val="center"/>
              <w:rPr>
                <w:rFonts w:cs="Arial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425" w:type="dxa"/>
          </w:tcPr>
          <w:p w14:paraId="137F6170" w14:textId="59DA8094" w:rsidR="004B3D74" w:rsidRPr="001A5069" w:rsidRDefault="004B3D74" w:rsidP="004B3D74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425" w:type="dxa"/>
          </w:tcPr>
          <w:p w14:paraId="18C9BFD6" w14:textId="7A4C5273" w:rsidR="004B3D74" w:rsidRPr="004B3D74" w:rsidRDefault="004B3D74" w:rsidP="004B3D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Pr="004B3D74">
              <w:rPr>
                <w:rFonts w:cs="Arial"/>
              </w:rPr>
              <w:t>rsta storitve</w:t>
            </w:r>
          </w:p>
        </w:tc>
        <w:tc>
          <w:tcPr>
            <w:tcW w:w="3377" w:type="dxa"/>
          </w:tcPr>
          <w:p w14:paraId="5AF9B090" w14:textId="1811BCA9" w:rsidR="004B3D74" w:rsidRDefault="004B3D74" w:rsidP="004B3D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Lokacija/objekt </w:t>
            </w:r>
            <w:r w:rsidR="00851A5D">
              <w:rPr>
                <w:rFonts w:cs="Arial"/>
              </w:rPr>
              <w:t xml:space="preserve">izvajanja </w:t>
            </w:r>
            <w:r>
              <w:rPr>
                <w:rFonts w:cs="Arial"/>
              </w:rPr>
              <w:t>storitve</w:t>
            </w:r>
          </w:p>
          <w:p w14:paraId="08BBC120" w14:textId="7AC7B863" w:rsidR="004B3D74" w:rsidRPr="004A34F5" w:rsidRDefault="004B3D74" w:rsidP="004B3D74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naslov lokacije)</w:t>
            </w:r>
          </w:p>
        </w:tc>
        <w:tc>
          <w:tcPr>
            <w:tcW w:w="2688" w:type="dxa"/>
          </w:tcPr>
          <w:p w14:paraId="25EC8B78" w14:textId="77777777" w:rsidR="004B3D74" w:rsidRDefault="004B3D74" w:rsidP="007A6CD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7EAF3FD3" w14:textId="10794894" w:rsidR="004B3D74" w:rsidRPr="004B3D74" w:rsidRDefault="004B3D74" w:rsidP="007A6CD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(od – do</w:t>
            </w:r>
            <w:r w:rsidR="00CB035D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oz. začetek trajanja in navedba, da se storitev še izvaja</w:t>
            </w:r>
            <w:r w:rsidRPr="004B3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B3D74" w:rsidRPr="00080520" w14:paraId="6A8881F0" w14:textId="77777777" w:rsidTr="007D0A2D">
        <w:trPr>
          <w:trHeight w:val="262"/>
        </w:trPr>
        <w:tc>
          <w:tcPr>
            <w:tcW w:w="570" w:type="dxa"/>
          </w:tcPr>
          <w:p w14:paraId="3798D471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D1AB7C2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5087CF9" w14:textId="77777777" w:rsidR="004B3D74" w:rsidRDefault="004B3D74" w:rsidP="007A6CD3">
            <w:pPr>
              <w:rPr>
                <w:rFonts w:cs="Arial"/>
              </w:rPr>
            </w:pPr>
          </w:p>
          <w:p w14:paraId="31AF1AB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5A102E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CF812C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3F56077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7829EF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918DBCC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56B3987" w14:textId="77777777" w:rsidTr="007D0A2D">
        <w:trPr>
          <w:trHeight w:val="262"/>
        </w:trPr>
        <w:tc>
          <w:tcPr>
            <w:tcW w:w="570" w:type="dxa"/>
          </w:tcPr>
          <w:p w14:paraId="11EDB4A0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673708D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55AC1C0" w14:textId="77777777" w:rsidR="004B3D74" w:rsidRDefault="004B3D74" w:rsidP="007A6CD3">
            <w:pPr>
              <w:rPr>
                <w:rFonts w:cs="Arial"/>
              </w:rPr>
            </w:pPr>
          </w:p>
          <w:p w14:paraId="45C7AB9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80E3BE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51C354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633C485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B070E4A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8BBFCE7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3F45A92" w14:textId="77777777" w:rsidTr="007D0A2D">
        <w:trPr>
          <w:trHeight w:val="262"/>
        </w:trPr>
        <w:tc>
          <w:tcPr>
            <w:tcW w:w="570" w:type="dxa"/>
          </w:tcPr>
          <w:p w14:paraId="1D8ABA86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226F4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A141DBC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0C5837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4509790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2D33F6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D347FA7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21201B6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CAC1E5B" w14:textId="77777777" w:rsidTr="007D0A2D">
        <w:trPr>
          <w:trHeight w:val="262"/>
        </w:trPr>
        <w:tc>
          <w:tcPr>
            <w:tcW w:w="570" w:type="dxa"/>
          </w:tcPr>
          <w:p w14:paraId="40435846" w14:textId="77777777" w:rsidR="004B3D74" w:rsidRPr="00080520" w:rsidRDefault="004B3D74" w:rsidP="007A6CD3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729E48F9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D62669A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306FC63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E0D1EA8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85DF1D2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712C726" w14:textId="77777777" w:rsidR="004B3D74" w:rsidRPr="00080520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66EF00B" w14:textId="77777777" w:rsidR="004B3D74" w:rsidRPr="00080520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10884FF" w14:textId="77777777" w:rsidTr="007D0A2D">
        <w:trPr>
          <w:trHeight w:val="262"/>
        </w:trPr>
        <w:tc>
          <w:tcPr>
            <w:tcW w:w="570" w:type="dxa"/>
          </w:tcPr>
          <w:p w14:paraId="08EF1A7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  <w:p w14:paraId="41AE08BE" w14:textId="0770AED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C92282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E1A624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53984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AA5B73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272F60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F5528B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1AC63DD" w14:textId="77777777" w:rsidTr="007D0A2D">
        <w:trPr>
          <w:trHeight w:val="262"/>
        </w:trPr>
        <w:tc>
          <w:tcPr>
            <w:tcW w:w="570" w:type="dxa"/>
          </w:tcPr>
          <w:p w14:paraId="3736AEA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  <w:p w14:paraId="4EE30D2B" w14:textId="573C16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77CFE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4F1D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33DF99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B9C82F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E596C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7B6FA48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B375D23" w14:textId="77777777" w:rsidTr="007D0A2D">
        <w:trPr>
          <w:trHeight w:val="262"/>
        </w:trPr>
        <w:tc>
          <w:tcPr>
            <w:tcW w:w="570" w:type="dxa"/>
          </w:tcPr>
          <w:p w14:paraId="671668C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  <w:p w14:paraId="3F9B6458" w14:textId="37698B6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7655BB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67C237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36A727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5B602F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29C9F5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D9A804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A2F0136" w14:textId="77777777" w:rsidTr="007D0A2D">
        <w:trPr>
          <w:trHeight w:val="262"/>
        </w:trPr>
        <w:tc>
          <w:tcPr>
            <w:tcW w:w="570" w:type="dxa"/>
          </w:tcPr>
          <w:p w14:paraId="6E887E22" w14:textId="405C27C0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  <w:p w14:paraId="6F3B8C21" w14:textId="248DC9EE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A7BCB0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A2944F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C481EC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5D2CBE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2E6567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990919D" w14:textId="1D7BB3CA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CD83385" w14:textId="77777777" w:rsidTr="007D0A2D">
        <w:trPr>
          <w:trHeight w:val="262"/>
        </w:trPr>
        <w:tc>
          <w:tcPr>
            <w:tcW w:w="570" w:type="dxa"/>
          </w:tcPr>
          <w:p w14:paraId="649CADAC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9.</w:t>
            </w:r>
          </w:p>
          <w:p w14:paraId="19D9CD4C" w14:textId="0C8BA7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3A58CB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14137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A3C4F1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6B222E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AF1EF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E6CBE95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18628CC" w14:textId="77777777" w:rsidTr="007D0A2D">
        <w:trPr>
          <w:trHeight w:val="262"/>
        </w:trPr>
        <w:tc>
          <w:tcPr>
            <w:tcW w:w="570" w:type="dxa"/>
          </w:tcPr>
          <w:p w14:paraId="3B9932B2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  <w:p w14:paraId="470784F0" w14:textId="19ADCCDE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683BEA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7361A3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19841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91BEB8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F2678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1D84970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B4803D" w14:textId="77777777" w:rsidTr="007D0A2D">
        <w:trPr>
          <w:trHeight w:val="262"/>
        </w:trPr>
        <w:tc>
          <w:tcPr>
            <w:tcW w:w="570" w:type="dxa"/>
          </w:tcPr>
          <w:p w14:paraId="182AA618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  <w:p w14:paraId="3D7FE89B" w14:textId="0F284D5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F0B5B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1C3F0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4EEA5B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258F67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9F3ECB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DCC751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3EC8D64" w14:textId="77777777" w:rsidTr="007D0A2D">
        <w:trPr>
          <w:trHeight w:val="262"/>
        </w:trPr>
        <w:tc>
          <w:tcPr>
            <w:tcW w:w="570" w:type="dxa"/>
          </w:tcPr>
          <w:p w14:paraId="0964A25E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  <w:p w14:paraId="62A8ADA7" w14:textId="18DA4A6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C1AC57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A176D3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FC55C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17E4B5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51C7EA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1339BC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0CBC09B" w14:textId="77777777" w:rsidTr="007D0A2D">
        <w:trPr>
          <w:trHeight w:val="262"/>
        </w:trPr>
        <w:tc>
          <w:tcPr>
            <w:tcW w:w="570" w:type="dxa"/>
          </w:tcPr>
          <w:p w14:paraId="47FB4A39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  <w:p w14:paraId="41EEED09" w14:textId="660E2701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60852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856B4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5AF75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9CFD9C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5E2E6A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CB7C349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A8F30FA" w14:textId="77777777" w:rsidTr="007D0A2D">
        <w:trPr>
          <w:trHeight w:val="262"/>
        </w:trPr>
        <w:tc>
          <w:tcPr>
            <w:tcW w:w="570" w:type="dxa"/>
          </w:tcPr>
          <w:p w14:paraId="45690A00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  <w:p w14:paraId="13A8C22B" w14:textId="1D7C522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C2DA68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59E6F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9FDDF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B7AE32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4698AA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FF87AE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B3C09BC" w14:textId="77777777" w:rsidTr="007D0A2D">
        <w:trPr>
          <w:trHeight w:val="262"/>
        </w:trPr>
        <w:tc>
          <w:tcPr>
            <w:tcW w:w="570" w:type="dxa"/>
          </w:tcPr>
          <w:p w14:paraId="4E2FA89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  <w:p w14:paraId="4256D0D8" w14:textId="5FE4236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796C9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AEEEF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811B2B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A014F6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F4EE14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0244A1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1DD1D83" w14:textId="77777777" w:rsidTr="007D0A2D">
        <w:trPr>
          <w:trHeight w:val="262"/>
        </w:trPr>
        <w:tc>
          <w:tcPr>
            <w:tcW w:w="570" w:type="dxa"/>
          </w:tcPr>
          <w:p w14:paraId="299EA9A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  <w:p w14:paraId="594E4AE9" w14:textId="5A3B22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B9CAFC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51024A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75C1A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378352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59C6FB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D758E3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F9E7369" w14:textId="77777777" w:rsidTr="007D0A2D">
        <w:trPr>
          <w:trHeight w:val="262"/>
        </w:trPr>
        <w:tc>
          <w:tcPr>
            <w:tcW w:w="570" w:type="dxa"/>
          </w:tcPr>
          <w:p w14:paraId="65B754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  <w:p w14:paraId="4D37C346" w14:textId="1AD7D948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F4B365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37150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D347E6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E1A09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7DA87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5935130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4048F838" w14:textId="77777777" w:rsidTr="007D0A2D">
        <w:trPr>
          <w:trHeight w:val="262"/>
        </w:trPr>
        <w:tc>
          <w:tcPr>
            <w:tcW w:w="570" w:type="dxa"/>
          </w:tcPr>
          <w:p w14:paraId="401581A2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  <w:p w14:paraId="1CBE35E0" w14:textId="7EDB59E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82584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261AFC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8A262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8B075D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4A4AD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C930C3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F2DC7A0" w14:textId="77777777" w:rsidTr="007D0A2D">
        <w:trPr>
          <w:trHeight w:val="262"/>
        </w:trPr>
        <w:tc>
          <w:tcPr>
            <w:tcW w:w="570" w:type="dxa"/>
          </w:tcPr>
          <w:p w14:paraId="56F4C624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  <w:p w14:paraId="4A674C71" w14:textId="2E037D90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7EC6B8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3E724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582E83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A1415F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F9BB29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31E5EF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57C0F21" w14:textId="77777777" w:rsidTr="007D0A2D">
        <w:trPr>
          <w:trHeight w:val="262"/>
        </w:trPr>
        <w:tc>
          <w:tcPr>
            <w:tcW w:w="570" w:type="dxa"/>
          </w:tcPr>
          <w:p w14:paraId="4436C276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  <w:p w14:paraId="7A50312B" w14:textId="6F3E4DAC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17B3B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FB8BB5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CF6CFA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388AF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DCC400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FC14B8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0B64DFE" w14:textId="77777777" w:rsidTr="007D0A2D">
        <w:trPr>
          <w:trHeight w:val="262"/>
        </w:trPr>
        <w:tc>
          <w:tcPr>
            <w:tcW w:w="570" w:type="dxa"/>
          </w:tcPr>
          <w:p w14:paraId="010D974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  <w:p w14:paraId="735D33BC" w14:textId="5CC4B2D6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996AFD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4E42DA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0B8777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FCC36F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864C18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C6102D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BA8BDEA" w14:textId="77777777" w:rsidTr="007D0A2D">
        <w:trPr>
          <w:trHeight w:val="262"/>
        </w:trPr>
        <w:tc>
          <w:tcPr>
            <w:tcW w:w="570" w:type="dxa"/>
          </w:tcPr>
          <w:p w14:paraId="59CBC9F7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22.</w:t>
            </w:r>
          </w:p>
          <w:p w14:paraId="0CDACDFC" w14:textId="1748AAC3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11D05A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16FA27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2B8F9F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D5B265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CD9CF3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AF03186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F6424E8" w14:textId="77777777" w:rsidTr="007D0A2D">
        <w:trPr>
          <w:trHeight w:val="262"/>
        </w:trPr>
        <w:tc>
          <w:tcPr>
            <w:tcW w:w="570" w:type="dxa"/>
          </w:tcPr>
          <w:p w14:paraId="592B700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23.</w:t>
            </w:r>
          </w:p>
          <w:p w14:paraId="138AAADA" w14:textId="7017B94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9C935F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727936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44FA8D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F0E38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F9C1BE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2E7BDA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479A7E1" w14:textId="77777777" w:rsidTr="007D0A2D">
        <w:trPr>
          <w:trHeight w:val="262"/>
        </w:trPr>
        <w:tc>
          <w:tcPr>
            <w:tcW w:w="570" w:type="dxa"/>
          </w:tcPr>
          <w:p w14:paraId="37D5F795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24.</w:t>
            </w:r>
          </w:p>
          <w:p w14:paraId="1FE8C5AE" w14:textId="74428AD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FF45F2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CF43F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13BB32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A53C65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AEBD64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488859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3F1DBE1" w14:textId="77777777" w:rsidTr="007D0A2D">
        <w:trPr>
          <w:trHeight w:val="262"/>
        </w:trPr>
        <w:tc>
          <w:tcPr>
            <w:tcW w:w="570" w:type="dxa"/>
          </w:tcPr>
          <w:p w14:paraId="3A23E4D9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25.</w:t>
            </w:r>
          </w:p>
          <w:p w14:paraId="5A2A3B27" w14:textId="3E8CC9BB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12C2DE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6E9852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7A616A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9BF53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BF3C2C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184EFD8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64BFF2B" w14:textId="77777777" w:rsidTr="007D0A2D">
        <w:trPr>
          <w:trHeight w:val="262"/>
        </w:trPr>
        <w:tc>
          <w:tcPr>
            <w:tcW w:w="570" w:type="dxa"/>
          </w:tcPr>
          <w:p w14:paraId="2AE961AA" w14:textId="137508D8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26.</w:t>
            </w:r>
          </w:p>
          <w:p w14:paraId="608D193C" w14:textId="330C351F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00DEC1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127DBC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27CAA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E95015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562313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305F31B" w14:textId="526D215B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59F25C1" w14:textId="77777777" w:rsidTr="007D0A2D">
        <w:trPr>
          <w:trHeight w:val="262"/>
        </w:trPr>
        <w:tc>
          <w:tcPr>
            <w:tcW w:w="570" w:type="dxa"/>
          </w:tcPr>
          <w:p w14:paraId="70D72724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27.</w:t>
            </w:r>
          </w:p>
          <w:p w14:paraId="7C88DC7A" w14:textId="3BCE351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97F2C9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EDE182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950BF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9D1269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7C33D4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812003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B71FFE" w14:textId="77777777" w:rsidTr="007D0A2D">
        <w:trPr>
          <w:trHeight w:val="262"/>
        </w:trPr>
        <w:tc>
          <w:tcPr>
            <w:tcW w:w="570" w:type="dxa"/>
          </w:tcPr>
          <w:p w14:paraId="5643F4AF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28.</w:t>
            </w:r>
          </w:p>
          <w:p w14:paraId="5634A290" w14:textId="2D7AACCD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C4D4DD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CB0480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1C76E3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ADAEBD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B96B77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008ABE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B104A92" w14:textId="77777777" w:rsidTr="007D0A2D">
        <w:trPr>
          <w:trHeight w:val="262"/>
        </w:trPr>
        <w:tc>
          <w:tcPr>
            <w:tcW w:w="570" w:type="dxa"/>
          </w:tcPr>
          <w:p w14:paraId="7E46AC87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29.</w:t>
            </w:r>
          </w:p>
          <w:p w14:paraId="47534F21" w14:textId="0F139BA4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20F889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8F70BE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88F6B1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0D101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D2F83B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2DE091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F7E0CB3" w14:textId="77777777" w:rsidTr="007D0A2D">
        <w:trPr>
          <w:trHeight w:val="262"/>
        </w:trPr>
        <w:tc>
          <w:tcPr>
            <w:tcW w:w="570" w:type="dxa"/>
          </w:tcPr>
          <w:p w14:paraId="11C272C3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30.</w:t>
            </w:r>
          </w:p>
          <w:p w14:paraId="2B097CE3" w14:textId="4DDC269F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608CC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A9F373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9164D6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37A4AED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3D3D44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082A84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701917B" w14:textId="77777777" w:rsidTr="007D0A2D">
        <w:trPr>
          <w:trHeight w:val="262"/>
        </w:trPr>
        <w:tc>
          <w:tcPr>
            <w:tcW w:w="570" w:type="dxa"/>
          </w:tcPr>
          <w:p w14:paraId="2BBD06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31.</w:t>
            </w:r>
          </w:p>
          <w:p w14:paraId="41B9FA41" w14:textId="2B3BAF33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6C277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D70C0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995C06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102D0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4183BC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00B9E7E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559C709" w14:textId="77777777" w:rsidTr="007D0A2D">
        <w:trPr>
          <w:trHeight w:val="262"/>
        </w:trPr>
        <w:tc>
          <w:tcPr>
            <w:tcW w:w="570" w:type="dxa"/>
          </w:tcPr>
          <w:p w14:paraId="0688BF21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32.</w:t>
            </w:r>
          </w:p>
          <w:p w14:paraId="1237075C" w14:textId="7E25ADC8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6422142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A6D3F0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C17648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878745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01443F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481099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25C084D" w14:textId="77777777" w:rsidTr="007D0A2D">
        <w:trPr>
          <w:trHeight w:val="262"/>
        </w:trPr>
        <w:tc>
          <w:tcPr>
            <w:tcW w:w="570" w:type="dxa"/>
          </w:tcPr>
          <w:p w14:paraId="3AC6336D" w14:textId="77777777" w:rsidR="004B3D74" w:rsidRDefault="004B3D74" w:rsidP="007A6CD3">
            <w:pPr>
              <w:rPr>
                <w:rFonts w:cs="Arial"/>
              </w:rPr>
            </w:pPr>
            <w:r>
              <w:rPr>
                <w:rFonts w:cs="Arial"/>
              </w:rPr>
              <w:t>33.</w:t>
            </w:r>
          </w:p>
          <w:p w14:paraId="703594A9" w14:textId="273BC375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29502E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99DBE0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738FBF0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CA12B8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E0F400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A18BEC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0C90067C" w14:textId="77777777" w:rsidTr="007D0A2D">
        <w:trPr>
          <w:trHeight w:val="262"/>
        </w:trPr>
        <w:tc>
          <w:tcPr>
            <w:tcW w:w="570" w:type="dxa"/>
          </w:tcPr>
          <w:p w14:paraId="62FB7F0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34.</w:t>
            </w:r>
          </w:p>
          <w:p w14:paraId="5497A816" w14:textId="1781A09E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918473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3718A3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5D0030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811BD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B9F9EA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3597687B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A8BEFCB" w14:textId="77777777" w:rsidTr="007D0A2D">
        <w:trPr>
          <w:trHeight w:val="262"/>
        </w:trPr>
        <w:tc>
          <w:tcPr>
            <w:tcW w:w="570" w:type="dxa"/>
          </w:tcPr>
          <w:p w14:paraId="6081D7BA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35.</w:t>
            </w:r>
          </w:p>
          <w:p w14:paraId="0C5587AF" w14:textId="14BE3848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484306B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E66430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426FA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66AA39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412F0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5A65EB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07290FE1" w14:textId="77777777" w:rsidTr="007D0A2D">
        <w:trPr>
          <w:trHeight w:val="262"/>
        </w:trPr>
        <w:tc>
          <w:tcPr>
            <w:tcW w:w="570" w:type="dxa"/>
          </w:tcPr>
          <w:p w14:paraId="1DBEEDBE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36.</w:t>
            </w:r>
          </w:p>
          <w:p w14:paraId="057AEE68" w14:textId="79250F0A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818AC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5B0B83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797846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ABE166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696EBB8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81DB80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77A6849" w14:textId="77777777" w:rsidTr="007D0A2D">
        <w:trPr>
          <w:trHeight w:val="262"/>
        </w:trPr>
        <w:tc>
          <w:tcPr>
            <w:tcW w:w="570" w:type="dxa"/>
          </w:tcPr>
          <w:p w14:paraId="34D0027D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37.</w:t>
            </w:r>
          </w:p>
          <w:p w14:paraId="4D52D479" w14:textId="7C506F6F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DAE067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83ADB4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4FAD06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5195C8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8FE81F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6CD27BD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2A50AADA" w14:textId="77777777" w:rsidTr="007D0A2D">
        <w:trPr>
          <w:trHeight w:val="262"/>
        </w:trPr>
        <w:tc>
          <w:tcPr>
            <w:tcW w:w="570" w:type="dxa"/>
          </w:tcPr>
          <w:p w14:paraId="43D5C809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38.</w:t>
            </w:r>
          </w:p>
          <w:p w14:paraId="4DFF7E34" w14:textId="511F964C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D9967E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1331E8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126B0DB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45B818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585B65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75B1352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D075F42" w14:textId="77777777" w:rsidTr="007D0A2D">
        <w:trPr>
          <w:trHeight w:val="262"/>
        </w:trPr>
        <w:tc>
          <w:tcPr>
            <w:tcW w:w="570" w:type="dxa"/>
          </w:tcPr>
          <w:p w14:paraId="01535091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39.</w:t>
            </w:r>
          </w:p>
          <w:p w14:paraId="73B741F0" w14:textId="78702549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8697EB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22FD78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606C18B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DFD8AB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72C02F1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1DBEC5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982B5DE" w14:textId="77777777" w:rsidTr="007D0A2D">
        <w:trPr>
          <w:trHeight w:val="262"/>
        </w:trPr>
        <w:tc>
          <w:tcPr>
            <w:tcW w:w="570" w:type="dxa"/>
          </w:tcPr>
          <w:p w14:paraId="78D70078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40.</w:t>
            </w:r>
          </w:p>
          <w:p w14:paraId="1EDE5F04" w14:textId="2AF44A66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3EFCFA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31FD2F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919DD2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046FA7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E02748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F3D30B7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3100D297" w14:textId="77777777" w:rsidTr="007D0A2D">
        <w:trPr>
          <w:trHeight w:val="262"/>
        </w:trPr>
        <w:tc>
          <w:tcPr>
            <w:tcW w:w="570" w:type="dxa"/>
          </w:tcPr>
          <w:p w14:paraId="609FAB19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41.</w:t>
            </w:r>
          </w:p>
          <w:p w14:paraId="37E6C731" w14:textId="6F31B2A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2B746C4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2C6BCD7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EB5517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D037E9A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A1CA62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81ECF3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0E78C29" w14:textId="77777777" w:rsidTr="007D0A2D">
        <w:trPr>
          <w:trHeight w:val="262"/>
        </w:trPr>
        <w:tc>
          <w:tcPr>
            <w:tcW w:w="570" w:type="dxa"/>
          </w:tcPr>
          <w:p w14:paraId="511BCBE4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42.</w:t>
            </w:r>
          </w:p>
          <w:p w14:paraId="079BC1A0" w14:textId="5000FDF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D5FD7A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60E0711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D604AC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22103E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179F0EA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4C01174C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19CA75E8" w14:textId="77777777" w:rsidTr="007D0A2D">
        <w:trPr>
          <w:trHeight w:val="262"/>
        </w:trPr>
        <w:tc>
          <w:tcPr>
            <w:tcW w:w="570" w:type="dxa"/>
          </w:tcPr>
          <w:p w14:paraId="3396370E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43.</w:t>
            </w:r>
          </w:p>
          <w:p w14:paraId="2DF8DAA9" w14:textId="0D0929D3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EE95019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7B2AC98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C94111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175FAED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CC2422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370647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64E5B7A2" w14:textId="77777777" w:rsidTr="007D0A2D">
        <w:trPr>
          <w:trHeight w:val="262"/>
        </w:trPr>
        <w:tc>
          <w:tcPr>
            <w:tcW w:w="570" w:type="dxa"/>
          </w:tcPr>
          <w:p w14:paraId="340C41E7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44.</w:t>
            </w:r>
          </w:p>
          <w:p w14:paraId="071A0EDD" w14:textId="35345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0DB8F60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0BC21CF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0DD133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2C36A0F0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46C8D202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12D60C2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5D422B5E" w14:textId="77777777" w:rsidTr="007D0A2D">
        <w:trPr>
          <w:trHeight w:val="262"/>
        </w:trPr>
        <w:tc>
          <w:tcPr>
            <w:tcW w:w="570" w:type="dxa"/>
          </w:tcPr>
          <w:p w14:paraId="3BAB0A72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45.</w:t>
            </w:r>
          </w:p>
          <w:p w14:paraId="5BC2B4CA" w14:textId="4FF3164B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79E9BA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AC6093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1A5C81FD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69F375E3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BFE816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DB6EA2A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1029D9F" w14:textId="77777777" w:rsidTr="007D0A2D">
        <w:trPr>
          <w:trHeight w:val="262"/>
        </w:trPr>
        <w:tc>
          <w:tcPr>
            <w:tcW w:w="570" w:type="dxa"/>
          </w:tcPr>
          <w:p w14:paraId="798454E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46.</w:t>
            </w:r>
          </w:p>
          <w:p w14:paraId="4E869462" w14:textId="51B3CB1F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BF74846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789C62A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22813D25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531368D1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AA8F27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E6B9A13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4B3D74" w:rsidRPr="00080520" w14:paraId="745E2946" w14:textId="77777777" w:rsidTr="007D0A2D">
        <w:trPr>
          <w:trHeight w:val="262"/>
        </w:trPr>
        <w:tc>
          <w:tcPr>
            <w:tcW w:w="570" w:type="dxa"/>
          </w:tcPr>
          <w:p w14:paraId="2E3E7750" w14:textId="77777777" w:rsidR="004B3D74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47.</w:t>
            </w:r>
          </w:p>
          <w:p w14:paraId="0C65CAFC" w14:textId="16C56849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3828E084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339FFEC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31BBDA7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A477CFE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3393077F" w14:textId="77777777" w:rsidR="004B3D74" w:rsidRDefault="004B3D74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2A936A34" w14:textId="77777777" w:rsidR="004B3D74" w:rsidRDefault="004B3D74" w:rsidP="007A6CD3">
            <w:pPr>
              <w:rPr>
                <w:rFonts w:cs="Arial"/>
              </w:rPr>
            </w:pPr>
          </w:p>
        </w:tc>
      </w:tr>
      <w:tr w:rsidR="007D0A2D" w:rsidRPr="00080520" w14:paraId="0B2547C0" w14:textId="77777777" w:rsidTr="007D0A2D">
        <w:trPr>
          <w:trHeight w:val="262"/>
        </w:trPr>
        <w:tc>
          <w:tcPr>
            <w:tcW w:w="570" w:type="dxa"/>
          </w:tcPr>
          <w:p w14:paraId="5EB5DEDB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48.</w:t>
            </w:r>
          </w:p>
          <w:p w14:paraId="3FC7DF65" w14:textId="4266040B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71D1EA2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1D119AF0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771B3E4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700F0F56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0CCC4A76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45139DB" w14:textId="77777777" w:rsidR="007D0A2D" w:rsidRDefault="007D0A2D" w:rsidP="007A6CD3">
            <w:pPr>
              <w:rPr>
                <w:rFonts w:cs="Arial"/>
              </w:rPr>
            </w:pPr>
          </w:p>
        </w:tc>
      </w:tr>
      <w:tr w:rsidR="007D0A2D" w:rsidRPr="00080520" w14:paraId="07F52C8E" w14:textId="77777777" w:rsidTr="007D0A2D">
        <w:trPr>
          <w:trHeight w:val="262"/>
        </w:trPr>
        <w:tc>
          <w:tcPr>
            <w:tcW w:w="570" w:type="dxa"/>
          </w:tcPr>
          <w:p w14:paraId="67F3C412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49.</w:t>
            </w:r>
          </w:p>
          <w:p w14:paraId="303E4547" w14:textId="578D6F4D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5FF474EE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4036BAE2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EAC4393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01A91F38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501F5F64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5E9B5412" w14:textId="77777777" w:rsidR="007D0A2D" w:rsidRDefault="007D0A2D" w:rsidP="007A6CD3">
            <w:pPr>
              <w:rPr>
                <w:rFonts w:cs="Arial"/>
              </w:rPr>
            </w:pPr>
          </w:p>
        </w:tc>
      </w:tr>
      <w:tr w:rsidR="007D0A2D" w:rsidRPr="00080520" w14:paraId="6E266D69" w14:textId="77777777" w:rsidTr="007D0A2D">
        <w:trPr>
          <w:trHeight w:val="262"/>
        </w:trPr>
        <w:tc>
          <w:tcPr>
            <w:tcW w:w="570" w:type="dxa"/>
          </w:tcPr>
          <w:p w14:paraId="4A62B8E9" w14:textId="77777777" w:rsidR="007D0A2D" w:rsidRDefault="007D0A2D" w:rsidP="007A6CD3">
            <w:pPr>
              <w:rPr>
                <w:rFonts w:cs="Arial"/>
              </w:rPr>
            </w:pPr>
            <w:r>
              <w:rPr>
                <w:rFonts w:cs="Arial"/>
              </w:rPr>
              <w:t>50.</w:t>
            </w:r>
          </w:p>
          <w:p w14:paraId="63BAFA48" w14:textId="294154E6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711" w:type="dxa"/>
          </w:tcPr>
          <w:p w14:paraId="17208CED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996" w:type="dxa"/>
          </w:tcPr>
          <w:p w14:paraId="56CB21B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49DA07A2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425" w:type="dxa"/>
          </w:tcPr>
          <w:p w14:paraId="4C639FA0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3377" w:type="dxa"/>
          </w:tcPr>
          <w:p w14:paraId="24EFABCC" w14:textId="77777777" w:rsidR="007D0A2D" w:rsidRDefault="007D0A2D" w:rsidP="007A6CD3">
            <w:pPr>
              <w:rPr>
                <w:rFonts w:cs="Arial"/>
              </w:rPr>
            </w:pPr>
          </w:p>
        </w:tc>
        <w:tc>
          <w:tcPr>
            <w:tcW w:w="2688" w:type="dxa"/>
          </w:tcPr>
          <w:p w14:paraId="199E6F74" w14:textId="77777777" w:rsidR="007D0A2D" w:rsidRDefault="007D0A2D" w:rsidP="007A6CD3">
            <w:pPr>
              <w:rPr>
                <w:rFonts w:cs="Arial"/>
              </w:rPr>
            </w:pPr>
          </w:p>
        </w:tc>
      </w:tr>
    </w:tbl>
    <w:p w14:paraId="0B423BF0" w14:textId="5E384796" w:rsidR="004B3D74" w:rsidRDefault="00AC1023" w:rsidP="00AC102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01F2660" w14:textId="06F30263" w:rsidR="007D0A2D" w:rsidRDefault="007D0A2D" w:rsidP="00AC1023">
      <w:pPr>
        <w:jc w:val="both"/>
        <w:rPr>
          <w:rFonts w:cs="Arial"/>
        </w:rPr>
      </w:pPr>
    </w:p>
    <w:p w14:paraId="33AF35F4" w14:textId="49C3B895" w:rsidR="007D0A2D" w:rsidRDefault="007D0A2D" w:rsidP="00AC1023">
      <w:pPr>
        <w:jc w:val="both"/>
        <w:rPr>
          <w:rFonts w:cs="Arial"/>
        </w:rPr>
      </w:pPr>
    </w:p>
    <w:p w14:paraId="748CFD80" w14:textId="77777777" w:rsidR="007D0A2D" w:rsidRDefault="007D0A2D" w:rsidP="00AC1023">
      <w:pPr>
        <w:jc w:val="both"/>
        <w:rPr>
          <w:rFonts w:cs="Arial"/>
        </w:rPr>
      </w:pPr>
    </w:p>
    <w:p w14:paraId="22158990" w14:textId="150F692A" w:rsidR="00AC1023" w:rsidRDefault="00AC1023" w:rsidP="004B3D74">
      <w:pPr>
        <w:ind w:left="8496" w:firstLine="708"/>
        <w:rPr>
          <w:rFonts w:cs="Arial"/>
        </w:rPr>
      </w:pPr>
      <w:r>
        <w:rPr>
          <w:rFonts w:cs="Arial"/>
        </w:rPr>
        <w:t>___________________________________</w:t>
      </w:r>
    </w:p>
    <w:p w14:paraId="2F4B2092" w14:textId="77777777" w:rsidR="00AC1023" w:rsidRPr="000F3639" w:rsidRDefault="00AC1023" w:rsidP="00AC102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702D50E9" w14:textId="77777777" w:rsidR="00AC1023" w:rsidRDefault="00AC1023" w:rsidP="00AC1023">
      <w:pPr>
        <w:jc w:val="both"/>
        <w:rPr>
          <w:rFonts w:cs="Arial"/>
          <w:i/>
        </w:rPr>
      </w:pPr>
    </w:p>
    <w:p w14:paraId="1585EC9D" w14:textId="77777777" w:rsidR="00AC1023" w:rsidRDefault="00AC1023" w:rsidP="00AC1023">
      <w:pPr>
        <w:jc w:val="both"/>
        <w:rPr>
          <w:rFonts w:cs="Arial"/>
          <w:i/>
        </w:rPr>
      </w:pPr>
    </w:p>
    <w:p w14:paraId="6D8779C5" w14:textId="77777777" w:rsidR="007D0A2D" w:rsidRDefault="007D0A2D" w:rsidP="00AC1023">
      <w:pPr>
        <w:jc w:val="both"/>
        <w:rPr>
          <w:rFonts w:cs="Arial"/>
          <w:i/>
        </w:rPr>
      </w:pPr>
    </w:p>
    <w:p w14:paraId="012079CA" w14:textId="77777777" w:rsidR="007D0A2D" w:rsidRDefault="007D0A2D" w:rsidP="00AC1023">
      <w:pPr>
        <w:jc w:val="both"/>
        <w:rPr>
          <w:rFonts w:cs="Arial"/>
          <w:i/>
        </w:rPr>
      </w:pPr>
    </w:p>
    <w:p w14:paraId="73DBE571" w14:textId="77777777" w:rsidR="007D0A2D" w:rsidRDefault="007D0A2D" w:rsidP="00AC1023">
      <w:pPr>
        <w:jc w:val="both"/>
        <w:rPr>
          <w:rFonts w:cs="Arial"/>
          <w:i/>
        </w:rPr>
      </w:pPr>
    </w:p>
    <w:p w14:paraId="2507B7CA" w14:textId="77777777" w:rsidR="007D0A2D" w:rsidRDefault="007D0A2D" w:rsidP="00AC1023">
      <w:pPr>
        <w:jc w:val="both"/>
        <w:rPr>
          <w:rFonts w:cs="Arial"/>
          <w:i/>
        </w:rPr>
      </w:pPr>
    </w:p>
    <w:p w14:paraId="492D463C" w14:textId="77777777" w:rsidR="007D0A2D" w:rsidRDefault="007D0A2D" w:rsidP="00AC1023">
      <w:pPr>
        <w:jc w:val="both"/>
        <w:rPr>
          <w:rFonts w:cs="Arial"/>
          <w:i/>
        </w:rPr>
      </w:pPr>
    </w:p>
    <w:p w14:paraId="5ED8396F" w14:textId="77777777" w:rsidR="007D0A2D" w:rsidRDefault="007D0A2D" w:rsidP="00AC1023">
      <w:pPr>
        <w:jc w:val="both"/>
        <w:rPr>
          <w:rFonts w:cs="Arial"/>
          <w:i/>
        </w:rPr>
      </w:pPr>
    </w:p>
    <w:p w14:paraId="06E151F5" w14:textId="77777777" w:rsidR="007D0A2D" w:rsidRDefault="007D0A2D" w:rsidP="00AC1023">
      <w:pPr>
        <w:jc w:val="both"/>
        <w:rPr>
          <w:rFonts w:cs="Arial"/>
          <w:i/>
        </w:rPr>
      </w:pPr>
    </w:p>
    <w:p w14:paraId="754EF0CA" w14:textId="77777777" w:rsidR="007D0A2D" w:rsidRDefault="007D0A2D" w:rsidP="00AC1023">
      <w:pPr>
        <w:jc w:val="both"/>
        <w:rPr>
          <w:rFonts w:cs="Arial"/>
          <w:i/>
        </w:rPr>
      </w:pPr>
    </w:p>
    <w:p w14:paraId="152A591D" w14:textId="77777777" w:rsidR="007D0A2D" w:rsidRDefault="007D0A2D" w:rsidP="00AC1023">
      <w:pPr>
        <w:jc w:val="both"/>
        <w:rPr>
          <w:rFonts w:cs="Arial"/>
          <w:i/>
        </w:rPr>
      </w:pPr>
    </w:p>
    <w:p w14:paraId="5B5966C5" w14:textId="77777777" w:rsidR="007D0A2D" w:rsidRDefault="007D0A2D" w:rsidP="00AC1023">
      <w:pPr>
        <w:jc w:val="both"/>
        <w:rPr>
          <w:rFonts w:cs="Arial"/>
          <w:i/>
        </w:rPr>
      </w:pPr>
    </w:p>
    <w:p w14:paraId="7BD14C5D" w14:textId="77777777" w:rsidR="007D0A2D" w:rsidRDefault="007D0A2D" w:rsidP="00AC1023">
      <w:pPr>
        <w:jc w:val="both"/>
        <w:rPr>
          <w:rFonts w:cs="Arial"/>
          <w:i/>
        </w:rPr>
      </w:pPr>
    </w:p>
    <w:p w14:paraId="2A7CB2B2" w14:textId="7F481EDC" w:rsidR="00ED5254" w:rsidRPr="00AC1023" w:rsidRDefault="00AC1023" w:rsidP="00AC1023">
      <w:pPr>
        <w:jc w:val="both"/>
        <w:rPr>
          <w:i/>
        </w:rPr>
      </w:pPr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 xml:space="preserve">tisto sodelujoče podjetje, ki izvaja storitve  </w:t>
      </w:r>
      <w:r w:rsidRPr="007D0A2D">
        <w:rPr>
          <w:rFonts w:cs="Arial"/>
          <w:i/>
        </w:rPr>
        <w:t>(ponudnik in/ali soponudnik in/ali podizvajalec)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AC102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E40B1" w14:textId="77777777" w:rsidR="00522C8C" w:rsidRDefault="00522C8C">
      <w:r>
        <w:separator/>
      </w:r>
    </w:p>
  </w:endnote>
  <w:endnote w:type="continuationSeparator" w:id="0">
    <w:p w14:paraId="303EF22B" w14:textId="77777777" w:rsidR="00522C8C" w:rsidRDefault="0052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1C871386" w:rsidR="00370866" w:rsidRPr="007D0A2D" w:rsidRDefault="00370866" w:rsidP="007D0A2D">
    <w:pPr>
      <w:pStyle w:val="Noga"/>
      <w:pBdr>
        <w:top w:val="single" w:sz="4" w:space="1" w:color="auto"/>
      </w:pBdr>
      <w:ind w:right="-315"/>
      <w:jc w:val="right"/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7D0A2D">
      <w:rPr>
        <w:rStyle w:val="tevilkastrani"/>
      </w:rPr>
      <w:fldChar w:fldCharType="begin"/>
    </w:r>
    <w:r w:rsidRPr="007D0A2D">
      <w:rPr>
        <w:rStyle w:val="tevilkastrani"/>
      </w:rPr>
      <w:instrText xml:space="preserve"> PAGE </w:instrText>
    </w:r>
    <w:r w:rsidRPr="007D0A2D">
      <w:rPr>
        <w:rStyle w:val="tevilkastrani"/>
      </w:rPr>
      <w:fldChar w:fldCharType="separate"/>
    </w:r>
    <w:r w:rsidR="00FC52CE">
      <w:rPr>
        <w:rStyle w:val="tevilkastrani"/>
        <w:noProof/>
      </w:rPr>
      <w:t>2</w:t>
    </w:r>
    <w:r w:rsidRPr="007D0A2D">
      <w:rPr>
        <w:rStyle w:val="tevilkastrani"/>
      </w:rPr>
      <w:fldChar w:fldCharType="end"/>
    </w:r>
    <w:r w:rsidRPr="007D0A2D">
      <w:rPr>
        <w:rStyle w:val="tevilkastrani"/>
      </w:rPr>
      <w:t xml:space="preserve"> / </w:t>
    </w:r>
    <w:r w:rsidRPr="007D0A2D">
      <w:rPr>
        <w:rStyle w:val="tevilkastrani"/>
      </w:rPr>
      <w:fldChar w:fldCharType="begin"/>
    </w:r>
    <w:r w:rsidRPr="007D0A2D">
      <w:rPr>
        <w:rStyle w:val="tevilkastrani"/>
      </w:rPr>
      <w:instrText xml:space="preserve"> NUMPAGES </w:instrText>
    </w:r>
    <w:r w:rsidRPr="007D0A2D">
      <w:rPr>
        <w:rStyle w:val="tevilkastrani"/>
      </w:rPr>
      <w:fldChar w:fldCharType="separate"/>
    </w:r>
    <w:r w:rsidR="00FC52CE">
      <w:rPr>
        <w:rStyle w:val="tevilkastrani"/>
        <w:noProof/>
      </w:rPr>
      <w:t>4</w:t>
    </w:r>
    <w:r w:rsidRPr="007D0A2D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A831D5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2C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2CE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4812D" w14:textId="77777777" w:rsidR="00522C8C" w:rsidRDefault="00522C8C">
      <w:r>
        <w:separator/>
      </w:r>
    </w:p>
  </w:footnote>
  <w:footnote w:type="continuationSeparator" w:id="0">
    <w:p w14:paraId="47469CFF" w14:textId="77777777" w:rsidR="00522C8C" w:rsidRDefault="00522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336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4CF472E7" w:rsidR="00C0552D" w:rsidRPr="00AC706D" w:rsidRDefault="00F23C42" w:rsidP="00720D3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0D3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3D5B0621" w:rsidR="00C0552D" w:rsidRPr="00AC706D" w:rsidRDefault="00123242" w:rsidP="004B3D7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</w:t>
          </w:r>
          <w:r w:rsidR="009E052B">
            <w:rPr>
              <w:rFonts w:cs="Arial"/>
              <w:color w:val="000000"/>
              <w:sz w:val="16"/>
              <w:szCs w:val="16"/>
            </w:rPr>
            <w:t>1</w:t>
          </w:r>
          <w:r w:rsidR="00587851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1AA7"/>
    <w:rsid w:val="000E41E1"/>
    <w:rsid w:val="000E4581"/>
    <w:rsid w:val="000E581B"/>
    <w:rsid w:val="000E7050"/>
    <w:rsid w:val="000F012E"/>
    <w:rsid w:val="000F3639"/>
    <w:rsid w:val="000F432A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0A97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2B5D"/>
    <w:rsid w:val="0029628E"/>
    <w:rsid w:val="002A6A46"/>
    <w:rsid w:val="002A7237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3F95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B3D74"/>
    <w:rsid w:val="004D6B75"/>
    <w:rsid w:val="004F7C1C"/>
    <w:rsid w:val="00500B5F"/>
    <w:rsid w:val="00501C3D"/>
    <w:rsid w:val="00515523"/>
    <w:rsid w:val="00515775"/>
    <w:rsid w:val="0051745B"/>
    <w:rsid w:val="005216E6"/>
    <w:rsid w:val="00522C8C"/>
    <w:rsid w:val="005255EB"/>
    <w:rsid w:val="005316C0"/>
    <w:rsid w:val="00537622"/>
    <w:rsid w:val="00554AD8"/>
    <w:rsid w:val="00555B3E"/>
    <w:rsid w:val="005608A6"/>
    <w:rsid w:val="005724B4"/>
    <w:rsid w:val="005753D9"/>
    <w:rsid w:val="0058399F"/>
    <w:rsid w:val="00587851"/>
    <w:rsid w:val="00596DC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0A2D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51A5D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26E12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B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1023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2ECC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7AC0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35D"/>
    <w:rsid w:val="00CB0D95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71EC"/>
    <w:rsid w:val="00DB2941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2E7E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AAA"/>
    <w:rsid w:val="00F21B47"/>
    <w:rsid w:val="00F23C42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B7F14"/>
    <w:rsid w:val="00FC4EB7"/>
    <w:rsid w:val="00FC52CE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112DC-3A1E-4926-9488-74DE69484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purl.org/dc/elements/1.1/"/>
    <ds:schemaRef ds:uri="6a4cc071-bd85-44c5-acc7-68a9b922d49c"/>
    <ds:schemaRef ds:uri="64b5e79a-161e-4f4f-95e3-8c5cd0f50b65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07D4975-2106-4E92-8633-0E063946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4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2016-06-20T06:36:00Z</cp:lastPrinted>
  <dcterms:created xsi:type="dcterms:W3CDTF">2022-05-12T12:28:00Z</dcterms:created>
  <dcterms:modified xsi:type="dcterms:W3CDTF">2025-01-28T07:09:00Z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